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67"/>
        <w:gridCol w:w="617"/>
        <w:gridCol w:w="9213"/>
        <w:gridCol w:w="1596"/>
        <w:gridCol w:w="1383"/>
        <w:gridCol w:w="1410"/>
      </w:tblGrid>
      <w:tr w:rsidR="00B31FCE" w:rsidTr="00B31FCE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1FCE" w:rsidRDefault="00B31FCE" w:rsidP="006F3299"/>
        </w:tc>
        <w:tc>
          <w:tcPr>
            <w:tcW w:w="9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1FCE" w:rsidRDefault="00B31FCE" w:rsidP="006F3299"/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1FCE" w:rsidRDefault="00B31FCE" w:rsidP="006F3299"/>
        </w:tc>
        <w:tc>
          <w:tcPr>
            <w:tcW w:w="2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31FCE" w:rsidRDefault="00B31FCE" w:rsidP="006F3299">
            <w:r>
              <w:t>Приложение 8</w:t>
            </w:r>
          </w:p>
        </w:tc>
      </w:tr>
      <w:tr w:rsidR="00B31FCE" w:rsidTr="00B31FCE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1FCE" w:rsidRDefault="00B31FCE" w:rsidP="006F3299"/>
        </w:tc>
        <w:tc>
          <w:tcPr>
            <w:tcW w:w="9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1FCE" w:rsidRDefault="00B31FCE" w:rsidP="006F3299"/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1FCE" w:rsidRDefault="00B31FCE" w:rsidP="006F3299"/>
        </w:tc>
        <w:tc>
          <w:tcPr>
            <w:tcW w:w="2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31FCE" w:rsidRDefault="00B31FCE" w:rsidP="006F3299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B31FCE" w:rsidTr="00B31FCE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1FCE" w:rsidRDefault="00B31FCE" w:rsidP="006F3299"/>
        </w:tc>
        <w:tc>
          <w:tcPr>
            <w:tcW w:w="9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1FCE" w:rsidRDefault="00B31FCE" w:rsidP="006F3299"/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1FCE" w:rsidRDefault="00B31FCE" w:rsidP="006F3299"/>
        </w:tc>
        <w:tc>
          <w:tcPr>
            <w:tcW w:w="2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31FCE" w:rsidRDefault="00B31FCE" w:rsidP="0032458B">
            <w:r>
              <w:t xml:space="preserve">от </w:t>
            </w:r>
            <w:r w:rsidR="0032458B">
              <w:t xml:space="preserve"> 27.03.2018</w:t>
            </w:r>
            <w:r>
              <w:t xml:space="preserve"> № </w:t>
            </w:r>
            <w:r w:rsidR="0032458B">
              <w:t>32-237</w:t>
            </w:r>
          </w:p>
        </w:tc>
      </w:tr>
      <w:tr w:rsidR="00B31FCE" w:rsidTr="00B31FCE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1FCE" w:rsidRDefault="00B31FCE" w:rsidP="006F3299"/>
        </w:tc>
        <w:tc>
          <w:tcPr>
            <w:tcW w:w="9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1FCE" w:rsidRDefault="00B31FCE" w:rsidP="006F3299">
            <w:r>
              <w:t xml:space="preserve">  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1FCE" w:rsidRDefault="00B31FCE" w:rsidP="006F3299"/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1FCE" w:rsidRDefault="00B31FCE" w:rsidP="006F3299"/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1FCE" w:rsidRDefault="00B31FCE" w:rsidP="006F3299"/>
        </w:tc>
      </w:tr>
      <w:tr w:rsidR="00B31FCE" w:rsidTr="00B31FCE">
        <w:trPr>
          <w:cantSplit/>
        </w:trPr>
        <w:tc>
          <w:tcPr>
            <w:tcW w:w="147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4E16" w:rsidRDefault="00B31FCE" w:rsidP="006F3299">
            <w:pPr>
              <w:jc w:val="center"/>
            </w:pPr>
            <w:r>
              <w:t xml:space="preserve">Перечень объектов капитального строительства муниципальной собственности и объектов недвижимого </w:t>
            </w:r>
            <w:r w:rsidR="00D74E16">
              <w:t>имущества,</w:t>
            </w:r>
          </w:p>
          <w:p w:rsidR="00B31FCE" w:rsidRDefault="00B31FCE" w:rsidP="006F3299">
            <w:pPr>
              <w:jc w:val="center"/>
            </w:pPr>
            <w:proofErr w:type="gramStart"/>
            <w:r>
              <w:t>приобретаемого</w:t>
            </w:r>
            <w:proofErr w:type="gramEnd"/>
            <w:r>
              <w:t xml:space="preserve"> в муниципальную собственность, на 2018 год и на плановый период 2019 и 2020 годов</w:t>
            </w:r>
          </w:p>
        </w:tc>
      </w:tr>
      <w:tr w:rsidR="00B31FCE" w:rsidTr="00B31FCE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1FCE" w:rsidRDefault="00B31FCE" w:rsidP="006F3299"/>
        </w:tc>
        <w:tc>
          <w:tcPr>
            <w:tcW w:w="9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1FCE" w:rsidRDefault="00B31FCE" w:rsidP="006F3299"/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1FCE" w:rsidRDefault="00B31FCE" w:rsidP="006F3299"/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1FCE" w:rsidRDefault="00B31FCE" w:rsidP="006F3299"/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1FCE" w:rsidRDefault="00B31FCE" w:rsidP="006F3299"/>
        </w:tc>
      </w:tr>
      <w:tr w:rsidR="00B31FCE" w:rsidTr="00B31FCE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1FCE" w:rsidRDefault="00B31FCE" w:rsidP="006F3299"/>
        </w:tc>
        <w:tc>
          <w:tcPr>
            <w:tcW w:w="9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1FCE" w:rsidRDefault="00B31FCE" w:rsidP="006F3299"/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1FCE" w:rsidRDefault="00B31FCE" w:rsidP="006F3299"/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1FCE" w:rsidRDefault="00B31FCE" w:rsidP="006F3299"/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1FCE" w:rsidRDefault="00B31FCE" w:rsidP="006F3299">
            <w:pPr>
              <w:jc w:val="right"/>
            </w:pPr>
            <w:r>
              <w:t>тыс. руб.</w:t>
            </w:r>
          </w:p>
        </w:tc>
      </w:tr>
      <w:tr w:rsidR="00B31FCE" w:rsidTr="00B31FCE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FCE" w:rsidRDefault="00B31FCE" w:rsidP="006F3299">
            <w:pPr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983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FCE" w:rsidRDefault="00B31FCE" w:rsidP="006F3299">
            <w:pPr>
              <w:jc w:val="center"/>
            </w:pPr>
            <w:r>
              <w:t>Наименование объектов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FCE" w:rsidRDefault="00B31FCE" w:rsidP="006F3299">
            <w:pPr>
              <w:jc w:val="center"/>
            </w:pPr>
            <w:r>
              <w:t>2018 год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FCE" w:rsidRDefault="00B31FCE" w:rsidP="006F3299">
            <w:pPr>
              <w:jc w:val="center"/>
            </w:pPr>
            <w:r>
              <w:t>2019 год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FCE" w:rsidRDefault="00B31FCE" w:rsidP="006F3299">
            <w:pPr>
              <w:jc w:val="center"/>
            </w:pPr>
            <w:r>
              <w:t>2020 год</w:t>
            </w:r>
          </w:p>
        </w:tc>
      </w:tr>
    </w:tbl>
    <w:p w:rsidR="00B31FCE" w:rsidRPr="00B31FCE" w:rsidRDefault="00B31FCE">
      <w:pPr>
        <w:rPr>
          <w:sz w:val="2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67"/>
        <w:gridCol w:w="617"/>
        <w:gridCol w:w="9213"/>
        <w:gridCol w:w="1596"/>
        <w:gridCol w:w="1383"/>
        <w:gridCol w:w="1410"/>
      </w:tblGrid>
      <w:tr w:rsidR="00B31FCE" w:rsidTr="00B31FCE">
        <w:trPr>
          <w:cantSplit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FCE" w:rsidRDefault="00B31FCE" w:rsidP="006F3299">
            <w:pPr>
              <w:jc w:val="center"/>
            </w:pPr>
            <w:r>
              <w:t>1</w:t>
            </w:r>
          </w:p>
        </w:tc>
        <w:tc>
          <w:tcPr>
            <w:tcW w:w="98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FCE" w:rsidRDefault="00B31FCE" w:rsidP="006F3299">
            <w:pPr>
              <w:jc w:val="center"/>
            </w:pPr>
            <w:r>
              <w:t>2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FCE" w:rsidRDefault="00B31FCE" w:rsidP="006F3299">
            <w:pPr>
              <w:jc w:val="center"/>
            </w:pPr>
            <w:r>
              <w:t>3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FCE" w:rsidRDefault="00B31FCE" w:rsidP="006F3299">
            <w:pPr>
              <w:jc w:val="center"/>
            </w:pPr>
            <w:r>
              <w:t>4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FCE" w:rsidRDefault="00B31FCE" w:rsidP="006F3299">
            <w:pPr>
              <w:jc w:val="center"/>
            </w:pPr>
            <w:r>
              <w:t>5</w:t>
            </w:r>
          </w:p>
        </w:tc>
      </w:tr>
      <w:tr w:rsidR="00B31FCE" w:rsidTr="00B31FCE">
        <w:trPr>
          <w:cantSplit/>
        </w:trPr>
        <w:tc>
          <w:tcPr>
            <w:tcW w:w="147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FCE" w:rsidRDefault="00B31FCE" w:rsidP="006F3299">
            <w:pPr>
              <w:jc w:val="center"/>
            </w:pPr>
            <w:r>
              <w:t>Раздел I. Перечень объектов капитального строительства муниципальной собственности</w:t>
            </w:r>
          </w:p>
        </w:tc>
      </w:tr>
      <w:tr w:rsidR="00B31FCE" w:rsidTr="00B31FCE">
        <w:trPr>
          <w:cantSplit/>
        </w:trPr>
        <w:tc>
          <w:tcPr>
            <w:tcW w:w="10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FCE" w:rsidRDefault="00B31FCE" w:rsidP="006F3299">
            <w:pPr>
              <w:jc w:val="center"/>
            </w:pPr>
            <w:r>
              <w:t>КОМИТЕТ ПО ЖИЛИЩНО-КОММУНАЛЬНОМУ ХОЗЯЙСТВУ АДМИНИСТРАЦИИ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1FCE" w:rsidRDefault="00B31FCE" w:rsidP="006F3299">
            <w:pPr>
              <w:jc w:val="right"/>
            </w:pPr>
            <w:r>
              <w:t>16 348,6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1FCE" w:rsidRDefault="00B31FCE" w:rsidP="006F3299">
            <w:pPr>
              <w:jc w:val="right"/>
            </w:pPr>
            <w:r>
              <w:t>44 081,3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FCE" w:rsidRDefault="00B31FCE" w:rsidP="006F3299">
            <w:pPr>
              <w:jc w:val="right"/>
            </w:pPr>
            <w:r>
              <w:t>72 738,5</w:t>
            </w:r>
          </w:p>
        </w:tc>
      </w:tr>
      <w:tr w:rsidR="00B31FCE" w:rsidTr="00B31FCE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FCE" w:rsidRDefault="00B31FCE" w:rsidP="006F3299">
            <w:pPr>
              <w:jc w:val="center"/>
            </w:pPr>
            <w:r>
              <w:t>1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FCE" w:rsidRDefault="00B31FCE" w:rsidP="006F3299">
            <w:r>
              <w:t xml:space="preserve">Восстановление (модернизация и теплоизоляция) сетей горячего водоснабжения от ЦТП, расположенного по адресу: ул. им. Академика О.К. Антонова, д. № 31, до многоквартирных домов № 29, 31 по ул. им. Академика О.К. Антонова; № 6, 8, 10, 12 по ул. </w:t>
            </w:r>
            <w:proofErr w:type="gramStart"/>
            <w:r>
              <w:t>Перспективной</w:t>
            </w:r>
            <w:proofErr w:type="gramEnd"/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FCE" w:rsidRDefault="00B31FCE" w:rsidP="006F3299">
            <w:pPr>
              <w:jc w:val="right"/>
            </w:pPr>
            <w:r>
              <w:t>511,4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FCE" w:rsidRDefault="00B31FCE" w:rsidP="006F3299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FCE" w:rsidRDefault="00B31FCE" w:rsidP="006F3299">
            <w:pPr>
              <w:jc w:val="right"/>
            </w:pPr>
            <w:r>
              <w:t>0,0</w:t>
            </w:r>
          </w:p>
        </w:tc>
      </w:tr>
      <w:tr w:rsidR="00B31FCE" w:rsidTr="00B31FCE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FCE" w:rsidRDefault="00B31FCE" w:rsidP="006F3299">
            <w:pPr>
              <w:jc w:val="center"/>
            </w:pPr>
            <w:r>
              <w:t>2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FCE" w:rsidRDefault="00B31FCE" w:rsidP="006F3299">
            <w:proofErr w:type="gramStart"/>
            <w:r>
              <w:t>Восстановление центрального теплового пункта «Нежилое здание ЦТП (в районе многоквартирных домов № 1, 1а по ул. им. Тархова С.Ф.» и восстановление (модернизация и теплоизоляция) сетей горячего водоснабжения от ЦТП (ул. им. Тархова С.Ф.) до многоквартирных домов № 1, 1А по ул. им. Тархова С.Ф.</w:t>
            </w:r>
            <w:proofErr w:type="gramEnd"/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FCE" w:rsidRDefault="00B31FCE" w:rsidP="006F3299">
            <w:pPr>
              <w:jc w:val="right"/>
            </w:pPr>
            <w:r>
              <w:t>541,4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FCE" w:rsidRDefault="00B31FCE" w:rsidP="006F3299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FCE" w:rsidRDefault="00B31FCE" w:rsidP="006F3299">
            <w:pPr>
              <w:jc w:val="right"/>
            </w:pPr>
            <w:r>
              <w:t>0,0</w:t>
            </w:r>
          </w:p>
        </w:tc>
      </w:tr>
      <w:tr w:rsidR="00B31FCE" w:rsidTr="00B31FCE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FCE" w:rsidRDefault="00B31FCE" w:rsidP="006F3299">
            <w:pPr>
              <w:jc w:val="center"/>
            </w:pPr>
            <w:r>
              <w:t>3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FCE" w:rsidRDefault="00B31FCE" w:rsidP="006F3299">
            <w:r>
              <w:t>Восстановление циркуляционного трубопровода от центрального теплового пункта, расположенного по адресу: просп. Энтузиастов, д. 56/1 до ввода в многоквартирный дом №8 по Барнаульскому тупику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FCE" w:rsidRDefault="00B31FCE" w:rsidP="006F3299">
            <w:pPr>
              <w:jc w:val="right"/>
            </w:pPr>
            <w:r>
              <w:t>114,8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FCE" w:rsidRDefault="00B31FCE" w:rsidP="006F3299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FCE" w:rsidRDefault="00B31FCE" w:rsidP="006F3299">
            <w:pPr>
              <w:jc w:val="right"/>
            </w:pPr>
            <w:r>
              <w:t>0,0</w:t>
            </w:r>
          </w:p>
        </w:tc>
      </w:tr>
      <w:tr w:rsidR="00B31FCE" w:rsidTr="00B31FCE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FCE" w:rsidRDefault="00B31FCE" w:rsidP="006F3299">
            <w:pPr>
              <w:jc w:val="center"/>
            </w:pPr>
            <w:r>
              <w:t>4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FCE" w:rsidRDefault="00B31FCE" w:rsidP="006F3299">
            <w:r>
              <w:t xml:space="preserve">Реконструкция котельной № 10 по адресу: г. Саратов, ул. Ипподромная, д. № 24 и восстановление (модернизация и теплоизоляция) сетей горячего водоснабжения до многоквартирных домов № 2, 3, 5, 5А, 8, 8А, 9, 10, 12, 15, 17, 18, 19, 20, 21 по ул. Ипподромной; № 26, 28 по ул. им. </w:t>
            </w:r>
            <w:proofErr w:type="spellStart"/>
            <w:r>
              <w:t>Шехурдина</w:t>
            </w:r>
            <w:proofErr w:type="spellEnd"/>
            <w:r>
              <w:t xml:space="preserve"> А.П.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FCE" w:rsidRDefault="00B31FCE" w:rsidP="006F3299">
            <w:pPr>
              <w:jc w:val="right"/>
            </w:pPr>
            <w:r>
              <w:t>921,1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FCE" w:rsidRDefault="00B31FCE" w:rsidP="006F3299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FCE" w:rsidRDefault="00B31FCE" w:rsidP="006F3299">
            <w:pPr>
              <w:jc w:val="right"/>
            </w:pPr>
            <w:r>
              <w:t>0,0</w:t>
            </w:r>
          </w:p>
        </w:tc>
      </w:tr>
      <w:tr w:rsidR="00B31FCE" w:rsidTr="00B31FCE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FCE" w:rsidRDefault="00B31FCE" w:rsidP="006F3299">
            <w:pPr>
              <w:jc w:val="center"/>
            </w:pPr>
            <w:r>
              <w:t>5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FCE" w:rsidRDefault="00B31FCE" w:rsidP="006F3299">
            <w:r>
              <w:t>Реконструкция оборудования (в части горячего водоснабжения) центрального теплового пункта «Нежилое здание ЦТП по адресу: г. Саратов, ул. Аптечная, 49/53»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FCE" w:rsidRDefault="00B31FCE" w:rsidP="006F3299">
            <w:pPr>
              <w:jc w:val="right"/>
            </w:pPr>
            <w:r>
              <w:t>631,0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FCE" w:rsidRDefault="00B31FCE" w:rsidP="006F3299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FCE" w:rsidRDefault="00B31FCE" w:rsidP="006F3299">
            <w:pPr>
              <w:jc w:val="right"/>
            </w:pPr>
            <w:r>
              <w:t>0,0</w:t>
            </w:r>
          </w:p>
        </w:tc>
      </w:tr>
      <w:tr w:rsidR="00B31FCE" w:rsidTr="00B31FCE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FCE" w:rsidRDefault="00B31FCE" w:rsidP="006F3299">
            <w:pPr>
              <w:jc w:val="center"/>
            </w:pPr>
            <w:r>
              <w:lastRenderedPageBreak/>
              <w:t>6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FCE" w:rsidRDefault="00B31FCE" w:rsidP="006F3299">
            <w:r>
              <w:t>Реконструкция оборудования котельной, расположенной по адресу: ул. им. Ломоносова М.В., 1 и восстановление (модернизация и теплоизоляция) сетей горячего водоснабжения до многоквартирных домов № 6 по ул. Зеркальной; № 5, 11, 25, 25А по ул. 1-й Прокатной; № 3А, 4, 8, 19 по ул. 2-й Прокатной; № 7 по ул. Измайлова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FCE" w:rsidRDefault="00B31FCE" w:rsidP="006F3299">
            <w:pPr>
              <w:jc w:val="right"/>
            </w:pPr>
            <w:r>
              <w:t>484,7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FCE" w:rsidRDefault="00B31FCE" w:rsidP="006F3299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FCE" w:rsidRDefault="00B31FCE" w:rsidP="006F3299">
            <w:pPr>
              <w:jc w:val="right"/>
            </w:pPr>
            <w:r>
              <w:t>0,0</w:t>
            </w:r>
          </w:p>
        </w:tc>
      </w:tr>
      <w:tr w:rsidR="00B31FCE" w:rsidTr="00B31FCE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FCE" w:rsidRDefault="00B31FCE" w:rsidP="006F3299">
            <w:pPr>
              <w:jc w:val="center"/>
            </w:pPr>
            <w:r>
              <w:t>7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FCE" w:rsidRDefault="00B31FCE" w:rsidP="006F3299">
            <w:r>
              <w:t>Реконструкция центрального теплового пункта «Нежилое здание ЦТП  по адресу: г. Саратов, ул. им. Академика Антонова О.К., д.33а» и восстановление (модернизация и теплоизоляция) циркуляционного трубопровода горячего водоснабжения до многоквартирных домов № 33, 33А по ул. им. Академика Антонова О.К.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FCE" w:rsidRDefault="00B31FCE" w:rsidP="006F3299">
            <w:pPr>
              <w:jc w:val="right"/>
            </w:pPr>
            <w: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FCE" w:rsidRDefault="00B31FCE" w:rsidP="006F3299">
            <w:pPr>
              <w:jc w:val="right"/>
            </w:pPr>
            <w:r>
              <w:t>13 246,9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FCE" w:rsidRDefault="00B31FCE" w:rsidP="006F3299">
            <w:pPr>
              <w:jc w:val="right"/>
            </w:pPr>
            <w:r>
              <w:t>0,0</w:t>
            </w:r>
          </w:p>
        </w:tc>
      </w:tr>
      <w:tr w:rsidR="00B31FCE" w:rsidTr="00B31FCE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FCE" w:rsidRDefault="00B31FCE" w:rsidP="006F3299">
            <w:pPr>
              <w:jc w:val="center"/>
            </w:pPr>
            <w:r>
              <w:t>8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FCE" w:rsidRDefault="00B31FCE" w:rsidP="006F3299">
            <w:r>
              <w:t xml:space="preserve">Реконструкция центрального теплового пункта «Нежилое здание ЦТП по адресу: г. Саратов, ул. Волгоградская, д. 18» и восстановление (модернизация и теплоизоляция) сетей горячего водоснабжения до многоквартирного дома № 18 по ул. </w:t>
            </w:r>
            <w:proofErr w:type="gramStart"/>
            <w:r>
              <w:t>Волгоградской</w:t>
            </w:r>
            <w:proofErr w:type="gramEnd"/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FCE" w:rsidRDefault="00B31FCE" w:rsidP="006F3299">
            <w:pPr>
              <w:jc w:val="right"/>
            </w:pPr>
            <w:r>
              <w:t>754,5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FCE" w:rsidRDefault="00B31FCE" w:rsidP="006F3299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FCE" w:rsidRDefault="00B31FCE" w:rsidP="006F3299">
            <w:pPr>
              <w:jc w:val="right"/>
            </w:pPr>
            <w:r>
              <w:t>0,0</w:t>
            </w:r>
          </w:p>
        </w:tc>
      </w:tr>
      <w:tr w:rsidR="00B31FCE" w:rsidTr="00B31FCE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FCE" w:rsidRDefault="00B31FCE" w:rsidP="006F3299">
            <w:pPr>
              <w:jc w:val="center"/>
            </w:pPr>
            <w:r>
              <w:t>9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FCE" w:rsidRDefault="00B31FCE" w:rsidP="006F3299">
            <w:r>
              <w:t xml:space="preserve">Реконструкция центрального теплового пункта «Нежилое здание ЦТП по адресу: г. Саратов, ул. </w:t>
            </w:r>
            <w:proofErr w:type="spellStart"/>
            <w:r>
              <w:t>Гусельская</w:t>
            </w:r>
            <w:proofErr w:type="spellEnd"/>
            <w:r>
              <w:t xml:space="preserve">, д.6б» и восстановление (модернизация и теплоизоляция) циркуляционного трубопровода горячего водоснабжения до многоквартирных домов № 18, 20 по просп. Строителей; № 31 по ул. </w:t>
            </w:r>
            <w:proofErr w:type="gramStart"/>
            <w:r>
              <w:t>Черниговской</w:t>
            </w:r>
            <w:proofErr w:type="gramEnd"/>
            <w:r>
              <w:t xml:space="preserve">; № 4, 4А, 6 по ул. </w:t>
            </w:r>
            <w:proofErr w:type="spellStart"/>
            <w:r>
              <w:t>Гусельской</w:t>
            </w:r>
            <w:proofErr w:type="spellEnd"/>
            <w:r>
              <w:t>; № 2, 4 по ул. Песочной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FCE" w:rsidRDefault="00B31FCE" w:rsidP="006F3299">
            <w:pPr>
              <w:jc w:val="right"/>
            </w:pPr>
            <w: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FCE" w:rsidRDefault="00B31FCE" w:rsidP="006F3299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FCE" w:rsidRDefault="00B31FCE" w:rsidP="006F3299">
            <w:pPr>
              <w:jc w:val="right"/>
            </w:pPr>
            <w:r>
              <w:t>30 248,4</w:t>
            </w:r>
          </w:p>
        </w:tc>
      </w:tr>
      <w:tr w:rsidR="00B31FCE" w:rsidTr="00B31FCE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FCE" w:rsidRDefault="00B31FCE" w:rsidP="006F3299">
            <w:pPr>
              <w:jc w:val="center"/>
            </w:pPr>
            <w:r>
              <w:t>10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FCE" w:rsidRDefault="00B31FCE" w:rsidP="006F3299">
            <w:proofErr w:type="gramStart"/>
            <w:r>
              <w:t xml:space="preserve">Реконструкция центрального теплового пункта «Нежилое здание ЦТП по адресу: г. Саратов, ул. им. Академика О.К. Антонова, д.10б» и восстановление (модернизация и теплоизоляция) сетей горячего водоснабжения до многоквартирных домов № 8, 10 по ул. им. Академика О.К. Антонова; № 3, 5 по ул. им. </w:t>
            </w:r>
            <w:proofErr w:type="spellStart"/>
            <w:r>
              <w:t>Блинова</w:t>
            </w:r>
            <w:proofErr w:type="spellEnd"/>
            <w:r>
              <w:t xml:space="preserve"> Ф.А.; № 55 по ул. им. Лебедева-Кумача В.И.</w:t>
            </w:r>
            <w:proofErr w:type="gramEnd"/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FCE" w:rsidRDefault="00B31FCE" w:rsidP="006F3299">
            <w:pPr>
              <w:jc w:val="right"/>
            </w:pPr>
            <w:r>
              <w:t>776,7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FCE" w:rsidRDefault="00B31FCE" w:rsidP="006F3299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FCE" w:rsidRDefault="00B31FCE" w:rsidP="006F3299">
            <w:pPr>
              <w:jc w:val="right"/>
            </w:pPr>
            <w:r>
              <w:t>0,0</w:t>
            </w:r>
          </w:p>
        </w:tc>
      </w:tr>
      <w:tr w:rsidR="00B31FCE" w:rsidTr="00B31FCE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FCE" w:rsidRDefault="00B31FCE" w:rsidP="006F3299">
            <w:pPr>
              <w:jc w:val="center"/>
            </w:pPr>
            <w:r>
              <w:t>11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FCE" w:rsidRDefault="00B31FCE" w:rsidP="006F3299">
            <w:proofErr w:type="gramStart"/>
            <w:r>
              <w:t xml:space="preserve">Реконструкция центрального теплового пункта «Нежилое здание ЦТП по адресу: г. Саратов, ул. им. Тархова С.Ф., д. 33/35» и восстановление (модернизация и теплоизоляция) сетей горячего водоснабжения до многоквартирных домов № 2, 4, 6, 10 по ул. им. </w:t>
            </w:r>
            <w:proofErr w:type="spellStart"/>
            <w:r>
              <w:t>Батавина</w:t>
            </w:r>
            <w:proofErr w:type="spellEnd"/>
            <w:r>
              <w:t xml:space="preserve"> П.Ф.; № 31, 33, 35 по ул. им. Тархова С.Ф.; № 7, 9 по ул. </w:t>
            </w:r>
            <w:proofErr w:type="spellStart"/>
            <w:r>
              <w:t>Топольчанской</w:t>
            </w:r>
            <w:proofErr w:type="spellEnd"/>
            <w:r>
              <w:t>;</w:t>
            </w:r>
            <w:proofErr w:type="gramEnd"/>
            <w:r>
              <w:t xml:space="preserve"> </w:t>
            </w:r>
            <w:proofErr w:type="spellStart"/>
            <w:r>
              <w:t>МДОУ</w:t>
            </w:r>
            <w:proofErr w:type="gramStart"/>
            <w:r>
              <w:t>«Д</w:t>
            </w:r>
            <w:proofErr w:type="gramEnd"/>
            <w:r>
              <w:t>етский</w:t>
            </w:r>
            <w:proofErr w:type="spellEnd"/>
            <w:r>
              <w:t xml:space="preserve"> сад № 17» по ул. им. Тархова С.Ф., 35А; МОУ «СОШ № 60» по ул. им. </w:t>
            </w:r>
            <w:proofErr w:type="spellStart"/>
            <w:r>
              <w:t>Батавина</w:t>
            </w:r>
            <w:proofErr w:type="spellEnd"/>
            <w:r>
              <w:t xml:space="preserve"> П.Ф., 6А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FCE" w:rsidRDefault="00B31FCE" w:rsidP="006F3299">
            <w:pPr>
              <w:jc w:val="right"/>
            </w:pPr>
            <w:r>
              <w:t>925,0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FCE" w:rsidRDefault="00B31FCE" w:rsidP="006F3299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FCE" w:rsidRDefault="00B31FCE" w:rsidP="006F3299">
            <w:pPr>
              <w:jc w:val="right"/>
            </w:pPr>
            <w:r>
              <w:t>0,0</w:t>
            </w:r>
          </w:p>
        </w:tc>
      </w:tr>
      <w:tr w:rsidR="00B31FCE" w:rsidTr="00B31FCE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FCE" w:rsidRDefault="00B31FCE" w:rsidP="006F3299">
            <w:pPr>
              <w:jc w:val="center"/>
            </w:pPr>
            <w:r>
              <w:t>12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FCE" w:rsidRDefault="00B31FCE" w:rsidP="006F3299">
            <w:proofErr w:type="gramStart"/>
            <w:r>
              <w:t>Реконструкция центрального теплового пункта «Нежилое здание ЦТП по адресу: г. Саратов, ул. им. Чернышевского Н.Г., д. 8» и восстановление (модернизация и теплоизоляция) сетей горячего водоснабжения до многоквартирных домов № 8, 10, 12, 14, 16, 18, 20 по ул. им. Чернышевского Н.Г.; № 1, 4, 6, 8, по 4-му пр. им. Чернышевского Н.Г.</w:t>
            </w:r>
            <w:proofErr w:type="gramEnd"/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FCE" w:rsidRDefault="00B31FCE" w:rsidP="006F3299">
            <w:pPr>
              <w:jc w:val="right"/>
            </w:pPr>
            <w:r>
              <w:t>938,8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FCE" w:rsidRDefault="00B31FCE" w:rsidP="006F3299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FCE" w:rsidRDefault="00B31FCE" w:rsidP="006F3299">
            <w:pPr>
              <w:jc w:val="right"/>
            </w:pPr>
            <w:r>
              <w:t>0,0</w:t>
            </w:r>
          </w:p>
        </w:tc>
      </w:tr>
      <w:tr w:rsidR="00B31FCE" w:rsidTr="00B31FCE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FCE" w:rsidRDefault="00B31FCE" w:rsidP="006F3299">
            <w:pPr>
              <w:jc w:val="center"/>
            </w:pPr>
            <w:r>
              <w:lastRenderedPageBreak/>
              <w:t>13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FCE" w:rsidRDefault="00B31FCE" w:rsidP="006F3299">
            <w:r>
              <w:t xml:space="preserve">Реконструкция центрального теплового пункта «Нежилое здание ЦТП по адресу: г. Саратов, ул. Лунная, д. 5» и восстановление (модернизация и теплоизоляция) циркуляционного трубопровода горячего водоснабжения до многоквартирных домов № 26, 26А по ул. Деловой; № 5 по ул. </w:t>
            </w:r>
            <w:proofErr w:type="gramStart"/>
            <w:r>
              <w:t>Лунной</w:t>
            </w:r>
            <w:proofErr w:type="gramEnd"/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FCE" w:rsidRDefault="00B31FCE" w:rsidP="006F3299">
            <w:pPr>
              <w:jc w:val="right"/>
            </w:pPr>
            <w: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FCE" w:rsidRDefault="00B31FCE" w:rsidP="006F3299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FCE" w:rsidRDefault="00B31FCE" w:rsidP="006F3299">
            <w:pPr>
              <w:jc w:val="right"/>
            </w:pPr>
            <w:r>
              <w:t>14 141,7</w:t>
            </w:r>
          </w:p>
        </w:tc>
      </w:tr>
      <w:tr w:rsidR="00B31FCE" w:rsidTr="00B31FCE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FCE" w:rsidRDefault="00B31FCE" w:rsidP="006F3299">
            <w:pPr>
              <w:jc w:val="center"/>
            </w:pPr>
            <w:r>
              <w:t>14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FCE" w:rsidRDefault="00B31FCE" w:rsidP="006F3299">
            <w:r>
              <w:t xml:space="preserve">Реконструкция центрального теплового пункта «Нежилое здание ЦТП по адресу: г. Саратов, ул. Малая Горная, д. 41/45» и восстановление (модернизация и теплоизоляция) сетей горячего водоснабжения до многоквартирных домов № 18/40 по ул. Соколовой; № 33/39, 27/31, 41/45 по ул. Малой Горной; № 4/20 по ул. Малой </w:t>
            </w:r>
            <w:proofErr w:type="spellStart"/>
            <w:r>
              <w:t>Затонской</w:t>
            </w:r>
            <w:proofErr w:type="spellEnd"/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FCE" w:rsidRDefault="00B31FCE" w:rsidP="006F3299">
            <w:pPr>
              <w:jc w:val="right"/>
            </w:pPr>
            <w:r>
              <w:t>875,2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FCE" w:rsidRDefault="00B31FCE" w:rsidP="006F3299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FCE" w:rsidRDefault="00B31FCE" w:rsidP="006F3299">
            <w:pPr>
              <w:jc w:val="right"/>
            </w:pPr>
            <w:r>
              <w:t>0,0</w:t>
            </w:r>
          </w:p>
        </w:tc>
      </w:tr>
      <w:tr w:rsidR="00B31FCE" w:rsidTr="00B31FCE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FCE" w:rsidRDefault="00B31FCE" w:rsidP="006F3299">
            <w:pPr>
              <w:jc w:val="center"/>
            </w:pPr>
            <w:r>
              <w:t>15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FCE" w:rsidRDefault="00B31FCE" w:rsidP="006F3299">
            <w:r>
              <w:t xml:space="preserve">Реконструкция центрального теплового пункта «Нежилое здание ЦТП по адресу: г. Саратов, ул. Рижская, д. 2а» и восстановление (модернизация и теплоизоляция) циркуляционного трубопровода горячего водоснабжения до многоквартирного дома № 2А по ул. </w:t>
            </w:r>
            <w:proofErr w:type="gramStart"/>
            <w:r>
              <w:t>Рижской</w:t>
            </w:r>
            <w:proofErr w:type="gramEnd"/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FCE" w:rsidRDefault="00B31FCE" w:rsidP="006F3299">
            <w:pPr>
              <w:jc w:val="right"/>
            </w:pPr>
            <w: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FCE" w:rsidRDefault="00B31FCE" w:rsidP="006F3299">
            <w:pPr>
              <w:jc w:val="right"/>
            </w:pPr>
            <w:r>
              <w:t>9 531,9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FCE" w:rsidRDefault="00B31FCE" w:rsidP="006F3299">
            <w:pPr>
              <w:jc w:val="right"/>
            </w:pPr>
            <w:r>
              <w:t>0,0</w:t>
            </w:r>
          </w:p>
        </w:tc>
      </w:tr>
      <w:tr w:rsidR="00B31FCE" w:rsidTr="00B31FCE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FCE" w:rsidRDefault="00B31FCE" w:rsidP="006F3299">
            <w:pPr>
              <w:jc w:val="center"/>
            </w:pPr>
            <w:r>
              <w:t>16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FCE" w:rsidRDefault="00B31FCE" w:rsidP="006F3299">
            <w:r>
              <w:t xml:space="preserve">Реконструкция центрального теплового пункта «Нежилое здание ЦТП по адресу: г. Саратов, ул. Тверская, д. 45а» и восстановление (модернизация и теплоизоляция) циркуляционного трубопровода горячего водоснабжения до многоквартирных домов № 29, 31, 33 по ул. </w:t>
            </w:r>
            <w:proofErr w:type="gramStart"/>
            <w:r>
              <w:t>Лунной</w:t>
            </w:r>
            <w:proofErr w:type="gramEnd"/>
            <w:r>
              <w:t>; № 51 по ул. Тверской; МОУ «СОШ № 41» по ул. Тверской, 45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FCE" w:rsidRDefault="00B31FCE" w:rsidP="006F3299">
            <w:pPr>
              <w:jc w:val="right"/>
            </w:pPr>
            <w: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FCE" w:rsidRDefault="00B31FCE" w:rsidP="006F3299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FCE" w:rsidRDefault="00B31FCE" w:rsidP="006F3299">
            <w:pPr>
              <w:jc w:val="right"/>
            </w:pPr>
            <w:r>
              <w:t>28 348,4</w:t>
            </w:r>
          </w:p>
        </w:tc>
      </w:tr>
      <w:tr w:rsidR="00B31FCE" w:rsidTr="00B31FCE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FCE" w:rsidRDefault="00B31FCE" w:rsidP="006F3299">
            <w:pPr>
              <w:jc w:val="center"/>
            </w:pPr>
            <w:r>
              <w:t>17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FCE" w:rsidRDefault="00B31FCE" w:rsidP="006F3299">
            <w:r>
              <w:t>Реконструкция центрального теплового пункта «Нежилое здание ЦТП по адресу: г. Саратов, ул. Томская, д. 18» и восстановление (модернизация и теплоизоляция) сетей горячего водоснабжения до многоквартирных домов № 23, 25, 29, 27, 31 по ул. Пензенской; № 18 по ул. Томской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FCE" w:rsidRDefault="00B31FCE" w:rsidP="006F3299">
            <w:pPr>
              <w:jc w:val="right"/>
            </w:pPr>
            <w:r>
              <w:t>828,9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FCE" w:rsidRDefault="00B31FCE" w:rsidP="006F3299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FCE" w:rsidRDefault="00B31FCE" w:rsidP="006F3299">
            <w:pPr>
              <w:jc w:val="right"/>
            </w:pPr>
            <w:r>
              <w:t>0,0</w:t>
            </w:r>
          </w:p>
        </w:tc>
      </w:tr>
      <w:tr w:rsidR="00B31FCE" w:rsidTr="00B31FCE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FCE" w:rsidRDefault="00B31FCE" w:rsidP="006F3299">
            <w:pPr>
              <w:jc w:val="center"/>
            </w:pPr>
            <w:r>
              <w:t>18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FCE" w:rsidRDefault="00B31FCE" w:rsidP="006F3299">
            <w:r>
              <w:t xml:space="preserve">Реконструкция центрального теплового пункта «Нежилое помещение № 2 по адресу: г. Саратов, ул. им. Ломоносова М.В., д. 20а» и восстановление (модернизация и теплоизоляция) сетей горячего водоснабжения до многоквартирных домов № 15, 17, 19 по ул. 4-й </w:t>
            </w:r>
            <w:proofErr w:type="gramStart"/>
            <w:r>
              <w:t>Прокатной</w:t>
            </w:r>
            <w:proofErr w:type="gramEnd"/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FCE" w:rsidRDefault="00B31FCE" w:rsidP="006F3299">
            <w:pPr>
              <w:jc w:val="right"/>
            </w:pPr>
            <w:r>
              <w:t>743,8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FCE" w:rsidRDefault="00B31FCE" w:rsidP="006F3299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FCE" w:rsidRDefault="00B31FCE" w:rsidP="006F3299">
            <w:pPr>
              <w:jc w:val="right"/>
            </w:pPr>
            <w:r>
              <w:t>0,0</w:t>
            </w:r>
          </w:p>
        </w:tc>
      </w:tr>
      <w:tr w:rsidR="00B31FCE" w:rsidTr="00B31FCE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FCE" w:rsidRDefault="00B31FCE" w:rsidP="006F3299">
            <w:pPr>
              <w:jc w:val="center"/>
            </w:pPr>
            <w:r>
              <w:t>19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FCE" w:rsidRDefault="00B31FCE" w:rsidP="006F3299">
            <w:proofErr w:type="gramStart"/>
            <w:r>
              <w:t xml:space="preserve">Реконструкция центрального теплового пункта «Нежилое помещение по адресу: г. Саратов, ул. 4 Прокатная, д. 18» и восстановление (модернизация и теплоизоляция) сетей горячего водоснабжения до многоквартирных домов № 11А, 16, 18 по ул. Измайлова; № 17 по ул. им. </w:t>
            </w:r>
            <w:proofErr w:type="spellStart"/>
            <w:r>
              <w:t>Загороднева</w:t>
            </w:r>
            <w:proofErr w:type="spellEnd"/>
            <w:r>
              <w:t xml:space="preserve"> В.И.; № 10А по ул. им. Ломоносова М.В.; № 16, 20 по ул. 4-й Прокатной</w:t>
            </w:r>
            <w:proofErr w:type="gramEnd"/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FCE" w:rsidRDefault="00B31FCE" w:rsidP="006F3299">
            <w:pPr>
              <w:jc w:val="right"/>
            </w:pPr>
            <w:r>
              <w:t>902,8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FCE" w:rsidRDefault="00B31FCE" w:rsidP="006F3299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FCE" w:rsidRDefault="00B31FCE" w:rsidP="006F3299">
            <w:pPr>
              <w:jc w:val="right"/>
            </w:pPr>
            <w:r>
              <w:t>0,0</w:t>
            </w:r>
          </w:p>
        </w:tc>
      </w:tr>
      <w:tr w:rsidR="00B31FCE" w:rsidTr="00B31FCE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FCE" w:rsidRDefault="00B31FCE" w:rsidP="006F3299">
            <w:pPr>
              <w:jc w:val="center"/>
            </w:pPr>
            <w:r>
              <w:lastRenderedPageBreak/>
              <w:t>20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FCE" w:rsidRDefault="00B31FCE" w:rsidP="006F3299">
            <w:r>
              <w:t xml:space="preserve">Реконструкция центрального теплового пункта «Нежилое помещение по адресу: г. Саратов, ул. Астраханская, д. 40» и восстановление (реконструкция и теплоизоляция) сетей горячего водоснабжения до многоквартирных домов № 10/20, 22/36, 38, 40 по ул. </w:t>
            </w:r>
            <w:proofErr w:type="gramStart"/>
            <w:r>
              <w:t>Астраханской</w:t>
            </w:r>
            <w:proofErr w:type="gramEnd"/>
            <w:r>
              <w:t xml:space="preserve">; № 18/30, 6/16 по 5-му проезду Первомайского поселка; № 19/31 по 7-му проезду Первомайского поселка; № 39/53, 55 по ул. 2-й </w:t>
            </w:r>
            <w:proofErr w:type="gramStart"/>
            <w:r>
              <w:t>Садовой</w:t>
            </w:r>
            <w:proofErr w:type="gramEnd"/>
            <w:r>
              <w:t>; № 21/23, 25 по 6-му проезду Первомайского поселка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FCE" w:rsidRDefault="00B31FCE" w:rsidP="006F3299">
            <w:pPr>
              <w:jc w:val="right"/>
            </w:pPr>
            <w:r>
              <w:t>935,5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FCE" w:rsidRDefault="00B31FCE" w:rsidP="006F3299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FCE" w:rsidRDefault="00B31FCE" w:rsidP="006F3299">
            <w:pPr>
              <w:jc w:val="right"/>
            </w:pPr>
            <w:r>
              <w:t>0,0</w:t>
            </w:r>
          </w:p>
        </w:tc>
      </w:tr>
      <w:tr w:rsidR="00B31FCE" w:rsidTr="00B31FCE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FCE" w:rsidRDefault="00B31FCE" w:rsidP="006F3299">
            <w:pPr>
              <w:jc w:val="center"/>
            </w:pPr>
            <w:r>
              <w:t>21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FCE" w:rsidRDefault="00B31FCE" w:rsidP="006F3299">
            <w:r>
              <w:t xml:space="preserve">Реконструкция центрального теплового пункта «Нежилое помещение по адресу: г. Саратов, ул. им. Тархова С.Ф., д. 29а» и восстановление (модернизация и теплоизоляция) сетей горячего водоснабжения до многоквартирных домов № 10, 12, 12А по ул. </w:t>
            </w:r>
            <w:proofErr w:type="spellStart"/>
            <w:r>
              <w:t>им</w:t>
            </w:r>
            <w:proofErr w:type="gramStart"/>
            <w:r>
              <w:t>.У</w:t>
            </w:r>
            <w:proofErr w:type="gramEnd"/>
            <w:r>
              <w:t>фимцева</w:t>
            </w:r>
            <w:proofErr w:type="spellEnd"/>
            <w:r>
              <w:t xml:space="preserve"> К.Г.; № 29 по ул. им. Тархова С.Ф.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FCE" w:rsidRDefault="00B31FCE" w:rsidP="006F3299">
            <w:pPr>
              <w:jc w:val="right"/>
            </w:pPr>
            <w:r>
              <w:t>741,3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FCE" w:rsidRDefault="00B31FCE" w:rsidP="006F3299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FCE" w:rsidRDefault="00B31FCE" w:rsidP="006F3299">
            <w:pPr>
              <w:jc w:val="right"/>
            </w:pPr>
            <w:r>
              <w:t>0,0</w:t>
            </w:r>
          </w:p>
        </w:tc>
      </w:tr>
      <w:tr w:rsidR="00B31FCE" w:rsidTr="00B31FCE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FCE" w:rsidRDefault="00B31FCE" w:rsidP="006F3299">
            <w:pPr>
              <w:jc w:val="center"/>
            </w:pPr>
            <w:r>
              <w:t>22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FCE" w:rsidRDefault="00B31FCE" w:rsidP="006F3299">
            <w:r>
              <w:t>Реконструкция центрального теплового пункта «Нежилое помещение по адресу: г. Саратов, ул. им. Уфимцева К.Г., д. 2а» и восстановление (модернизация и теплоизоляция) сетей горячего водоснабжения до многоквартирных домов № 2, 4 по ул. им. Уфимцева К.Г.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FCE" w:rsidRDefault="00B31FCE" w:rsidP="006F3299">
            <w:pPr>
              <w:jc w:val="right"/>
            </w:pPr>
            <w:r>
              <w:t>762,8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FCE" w:rsidRDefault="00B31FCE" w:rsidP="006F3299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FCE" w:rsidRDefault="00B31FCE" w:rsidP="006F3299">
            <w:pPr>
              <w:jc w:val="right"/>
            </w:pPr>
            <w:r>
              <w:t>0,0</w:t>
            </w:r>
          </w:p>
        </w:tc>
      </w:tr>
      <w:tr w:rsidR="00B31FCE" w:rsidTr="00B31FCE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FCE" w:rsidRDefault="00B31FCE" w:rsidP="006F3299">
            <w:pPr>
              <w:jc w:val="center"/>
            </w:pPr>
            <w:r>
              <w:t>23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FCE" w:rsidRDefault="00B31FCE" w:rsidP="006F3299">
            <w:proofErr w:type="gramStart"/>
            <w:r>
              <w:t>Реконструкция центрального теплового пункта «Нежилое помещение по адресу: г. Саратов, ул. им. Уфимцева К.Г., д. 6а», восстановление (модернизация и теплоизоляция) сетей горячего водоснабжения до многоквартирного дома № 6 по ул. им. Уфимцева К.Г.; МДОУ «Детский сад № 106» по ул. им. Уфимцева К.Г., 8; МОУ «СОШ № 63 с УИП» по ул. им. Уфимцева К.Г., 4А</w:t>
            </w:r>
            <w:proofErr w:type="gramEnd"/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FCE" w:rsidRDefault="00B31FCE" w:rsidP="006F3299">
            <w:pPr>
              <w:jc w:val="right"/>
            </w:pPr>
            <w:r>
              <w:t>781,6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FCE" w:rsidRDefault="00B31FCE" w:rsidP="006F3299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FCE" w:rsidRDefault="00B31FCE" w:rsidP="006F3299">
            <w:pPr>
              <w:jc w:val="right"/>
            </w:pPr>
            <w:r>
              <w:t>0,0</w:t>
            </w:r>
          </w:p>
        </w:tc>
      </w:tr>
      <w:tr w:rsidR="00B31FCE" w:rsidTr="00B31FCE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FCE" w:rsidRDefault="00B31FCE" w:rsidP="006F3299">
            <w:pPr>
              <w:jc w:val="center"/>
            </w:pPr>
            <w:r>
              <w:t>24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FCE" w:rsidRDefault="00B31FCE" w:rsidP="006F3299">
            <w:r>
              <w:t>Реконструкция центрального теплового пункта «Нежилое помещение по адресу: г. Саратов, ул. Крымская, д. 34» и восстановление тепловых сетей до многоквартирных жилых домов № 1, 3, 4, 5, 6, 7, 8, 9 по ул. М. Расковой; № 34, 34А по ул. Крымской; № 60, 62 по Ново-Астраханскому шоссе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FCE" w:rsidRDefault="00B31FCE" w:rsidP="006F3299">
            <w:pPr>
              <w:jc w:val="right"/>
            </w:pPr>
            <w:r>
              <w:t>1 015,6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FCE" w:rsidRDefault="00B31FCE" w:rsidP="006F3299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FCE" w:rsidRDefault="00B31FCE" w:rsidP="006F3299">
            <w:pPr>
              <w:jc w:val="right"/>
            </w:pPr>
            <w:r>
              <w:t>0,0</w:t>
            </w:r>
          </w:p>
        </w:tc>
      </w:tr>
      <w:tr w:rsidR="00B31FCE" w:rsidTr="00B31FCE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FCE" w:rsidRDefault="00B31FCE" w:rsidP="006F3299">
            <w:pPr>
              <w:jc w:val="center"/>
            </w:pPr>
            <w:r>
              <w:t>25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FCE" w:rsidRDefault="00B31FCE" w:rsidP="006F3299">
            <w:r>
              <w:t xml:space="preserve">Реконструкция центрального теплового пункта «Нежилое помещение по адресу: г. Саратов, ул. Электронная, д. 10а» и восстановление (модернизация и теплоизоляция) сетей горячего водоснабжения до многоквартирного дома № 10А по ул. </w:t>
            </w:r>
            <w:proofErr w:type="gramStart"/>
            <w:r>
              <w:t>Электронной</w:t>
            </w:r>
            <w:proofErr w:type="gramEnd"/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FCE" w:rsidRDefault="00B31FCE" w:rsidP="006F3299">
            <w:pPr>
              <w:jc w:val="right"/>
            </w:pPr>
            <w:r>
              <w:t>678,0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FCE" w:rsidRDefault="00B31FCE" w:rsidP="006F3299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FCE" w:rsidRDefault="00B31FCE" w:rsidP="006F3299">
            <w:pPr>
              <w:jc w:val="right"/>
            </w:pPr>
            <w:r>
              <w:t>0,0</w:t>
            </w:r>
          </w:p>
        </w:tc>
      </w:tr>
      <w:tr w:rsidR="00B31FCE" w:rsidTr="00B31FCE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FCE" w:rsidRDefault="00B31FCE" w:rsidP="006F3299">
            <w:pPr>
              <w:jc w:val="center"/>
            </w:pPr>
            <w:r>
              <w:t>26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FCE" w:rsidRDefault="00B31FCE" w:rsidP="006F3299">
            <w:r>
              <w:t xml:space="preserve">Реконструкция центрального теплового пункта «Нежилое помещение по адресу: ул. </w:t>
            </w:r>
            <w:proofErr w:type="spellStart"/>
            <w:r>
              <w:t>Соколовая</w:t>
            </w:r>
            <w:proofErr w:type="spellEnd"/>
            <w:r>
              <w:t xml:space="preserve">, д. 44/62» и восстановление (модернизация и теплоизоляция) сетей горячего водоснабжения к многоквартирному дому № 44/62 по ул. </w:t>
            </w:r>
            <w:proofErr w:type="spellStart"/>
            <w:r>
              <w:t>Соколовая</w:t>
            </w:r>
            <w:proofErr w:type="spellEnd"/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FCE" w:rsidRDefault="00B31FCE" w:rsidP="006F3299">
            <w:pPr>
              <w:jc w:val="right"/>
            </w:pPr>
            <w:r>
              <w:t>689,0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FCE" w:rsidRDefault="00B31FCE" w:rsidP="006F3299">
            <w:pPr>
              <w:jc w:val="right"/>
            </w:pPr>
            <w:r>
              <w:t>21 302,5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FCE" w:rsidRDefault="00B31FCE" w:rsidP="006F3299">
            <w:pPr>
              <w:jc w:val="right"/>
            </w:pPr>
            <w:r>
              <w:t>0,0</w:t>
            </w:r>
          </w:p>
        </w:tc>
      </w:tr>
      <w:tr w:rsidR="00B31FCE" w:rsidTr="00B31FCE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FCE" w:rsidRDefault="00B31FCE" w:rsidP="006F3299">
            <w:pPr>
              <w:jc w:val="center"/>
            </w:pPr>
            <w:r>
              <w:lastRenderedPageBreak/>
              <w:t>27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FCE" w:rsidRDefault="00B31FCE" w:rsidP="006F3299">
            <w:r>
              <w:t>Реконструкция центрального теплового пункта «</w:t>
            </w:r>
            <w:proofErr w:type="spellStart"/>
            <w:r>
              <w:t>Теплоцентр</w:t>
            </w:r>
            <w:proofErr w:type="spellEnd"/>
            <w:r>
              <w:t xml:space="preserve"> по адресу: г. Саратов, ул. им. </w:t>
            </w:r>
            <w:proofErr w:type="spellStart"/>
            <w:r>
              <w:t>Батавина</w:t>
            </w:r>
            <w:proofErr w:type="spellEnd"/>
            <w:r>
              <w:t xml:space="preserve"> П.Ф., д. 9е» и восстановление (модернизация и теплоизоляция) сетей горячего водоснабжения до многоквартирных домов № 9, 11 по ул. им. </w:t>
            </w:r>
            <w:proofErr w:type="spellStart"/>
            <w:r>
              <w:t>Батавина</w:t>
            </w:r>
            <w:proofErr w:type="spellEnd"/>
            <w:r>
              <w:t xml:space="preserve"> П.Ф.; МДОУ «Детский сад комбинированного вида № 183» по ул. им. </w:t>
            </w:r>
            <w:proofErr w:type="spellStart"/>
            <w:r>
              <w:t>Батавина</w:t>
            </w:r>
            <w:proofErr w:type="spellEnd"/>
            <w:r>
              <w:t xml:space="preserve"> П.Ф., 15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FCE" w:rsidRDefault="00B31FCE" w:rsidP="006F3299">
            <w:pPr>
              <w:jc w:val="right"/>
            </w:pPr>
            <w:r>
              <w:t>794,7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FCE" w:rsidRDefault="00B31FCE" w:rsidP="006F3299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FCE" w:rsidRDefault="00B31FCE" w:rsidP="006F3299">
            <w:pPr>
              <w:jc w:val="right"/>
            </w:pPr>
            <w:r>
              <w:t>0,0</w:t>
            </w:r>
          </w:p>
        </w:tc>
      </w:tr>
      <w:tr w:rsidR="00B31FCE" w:rsidTr="00B31FCE">
        <w:trPr>
          <w:cantSplit/>
        </w:trPr>
        <w:tc>
          <w:tcPr>
            <w:tcW w:w="10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FCE" w:rsidRDefault="00B31FCE" w:rsidP="006F3299">
            <w:pPr>
              <w:jc w:val="center"/>
            </w:pPr>
            <w:r>
              <w:t>УПРАВЛЕНИЕ ПО ФИЗИЧЕСКОЙ КУЛЬТУРЕ  И СПОРТУ АДМИНИСТРАЦИИ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1FCE" w:rsidRDefault="00B31FCE" w:rsidP="006F3299">
            <w:pPr>
              <w:jc w:val="right"/>
            </w:pPr>
            <w:r>
              <w:t>188 583,8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1FCE" w:rsidRDefault="00B31FCE" w:rsidP="006F3299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FCE" w:rsidRDefault="00B31FCE" w:rsidP="006F3299">
            <w:pPr>
              <w:jc w:val="right"/>
            </w:pPr>
            <w:r>
              <w:t>0,0</w:t>
            </w:r>
          </w:p>
        </w:tc>
      </w:tr>
      <w:tr w:rsidR="00B31FCE" w:rsidTr="00B31FCE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FCE" w:rsidRDefault="00B31FCE" w:rsidP="006F3299">
            <w:pPr>
              <w:jc w:val="center"/>
            </w:pPr>
            <w:r>
              <w:t>28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FCE" w:rsidRDefault="00B31FCE" w:rsidP="006F3299">
            <w:r>
              <w:t>Реконструкция тренировочной площадки на стадионе «Авангард»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FCE" w:rsidRDefault="00B31FCE" w:rsidP="006F3299">
            <w:pPr>
              <w:jc w:val="right"/>
            </w:pPr>
            <w:r>
              <w:t>188 583,8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FCE" w:rsidRDefault="00B31FCE" w:rsidP="006F3299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FCE" w:rsidRDefault="00B31FCE" w:rsidP="006F3299">
            <w:pPr>
              <w:jc w:val="right"/>
            </w:pPr>
            <w:r>
              <w:t>0,0</w:t>
            </w:r>
          </w:p>
        </w:tc>
      </w:tr>
      <w:tr w:rsidR="00B31FCE" w:rsidTr="00B31FCE">
        <w:trPr>
          <w:cantSplit/>
        </w:trPr>
        <w:tc>
          <w:tcPr>
            <w:tcW w:w="10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FCE" w:rsidRDefault="00B31FCE" w:rsidP="006F3299">
            <w:pPr>
              <w:jc w:val="center"/>
            </w:pPr>
            <w:r>
              <w:t>АДМИНИСТРАЦИЯ ЛЕНИНСКОГО РАЙОНА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1FCE" w:rsidRDefault="00B31FCE" w:rsidP="006F3299">
            <w:pPr>
              <w:jc w:val="right"/>
            </w:pPr>
            <w:r>
              <w:t>245 516,8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1FCE" w:rsidRDefault="00B31FCE" w:rsidP="006F3299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FCE" w:rsidRDefault="00B31FCE" w:rsidP="006F3299">
            <w:pPr>
              <w:jc w:val="right"/>
            </w:pPr>
            <w:r>
              <w:t>0,0</w:t>
            </w:r>
          </w:p>
        </w:tc>
      </w:tr>
      <w:tr w:rsidR="00B31FCE" w:rsidTr="00B31FCE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FCE" w:rsidRDefault="00B31FCE" w:rsidP="006F3299">
            <w:pPr>
              <w:jc w:val="center"/>
            </w:pPr>
            <w:r>
              <w:t>29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FCE" w:rsidRDefault="00B31FCE" w:rsidP="006F3299">
            <w:r>
              <w:t>Детский сад на 160 мест в жилом комплексе «</w:t>
            </w:r>
            <w:proofErr w:type="gramStart"/>
            <w:r>
              <w:t>Ласточкино</w:t>
            </w:r>
            <w:proofErr w:type="gramEnd"/>
            <w:r>
              <w:t>» по ул. Безымянной в Ленинском районе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FCE" w:rsidRDefault="00B31FCE" w:rsidP="006F3299">
            <w:pPr>
              <w:jc w:val="right"/>
            </w:pPr>
            <w:r>
              <w:t>195,6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FCE" w:rsidRDefault="00B31FCE" w:rsidP="006F3299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FCE" w:rsidRDefault="00B31FCE" w:rsidP="006F3299">
            <w:pPr>
              <w:jc w:val="right"/>
            </w:pPr>
            <w:r>
              <w:t>0,0</w:t>
            </w:r>
          </w:p>
        </w:tc>
      </w:tr>
      <w:tr w:rsidR="00B31FCE" w:rsidTr="00B31FCE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FCE" w:rsidRDefault="00B31FCE" w:rsidP="006F3299">
            <w:pPr>
              <w:jc w:val="center"/>
            </w:pPr>
            <w:r>
              <w:t>30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FCE" w:rsidRDefault="00B31FCE" w:rsidP="006F3299">
            <w:r>
              <w:t>Общеобразовательная организация (Реконструкция здания МОУ «Гимназия № 89» (пристройка и открытые спортивные площадки))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FCE" w:rsidRDefault="00B31FCE" w:rsidP="006F3299">
            <w:pPr>
              <w:jc w:val="right"/>
            </w:pPr>
            <w:r>
              <w:t>245 321,2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FCE" w:rsidRDefault="00B31FCE" w:rsidP="006F3299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FCE" w:rsidRDefault="00B31FCE" w:rsidP="006F3299">
            <w:pPr>
              <w:jc w:val="right"/>
            </w:pPr>
            <w:r>
              <w:t>0,0</w:t>
            </w:r>
          </w:p>
        </w:tc>
      </w:tr>
      <w:tr w:rsidR="00B31FCE" w:rsidTr="00B31FCE">
        <w:trPr>
          <w:cantSplit/>
        </w:trPr>
        <w:tc>
          <w:tcPr>
            <w:tcW w:w="10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FCE" w:rsidRDefault="00B31FCE" w:rsidP="006F3299">
            <w:pPr>
              <w:jc w:val="center"/>
            </w:pPr>
            <w:r>
              <w:t>АДМИНИСТРАЦИЯ ЗАВОДСКОГО РАЙОНА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1FCE" w:rsidRDefault="00B31FCE" w:rsidP="006F3299">
            <w:pPr>
              <w:jc w:val="right"/>
            </w:pPr>
            <w:r>
              <w:t>3 202,6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1FCE" w:rsidRDefault="00B31FCE" w:rsidP="006F3299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FCE" w:rsidRDefault="00B31FCE" w:rsidP="006F3299">
            <w:pPr>
              <w:jc w:val="right"/>
            </w:pPr>
            <w:r>
              <w:t>0,0</w:t>
            </w:r>
          </w:p>
        </w:tc>
      </w:tr>
      <w:tr w:rsidR="00B31FCE" w:rsidTr="00B31FCE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FCE" w:rsidRDefault="00B31FCE" w:rsidP="006F3299">
            <w:pPr>
              <w:jc w:val="center"/>
            </w:pPr>
            <w:r>
              <w:t>31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FCE" w:rsidRDefault="00B31FCE" w:rsidP="006F3299">
            <w:r>
              <w:t>Модернизация системы теплоснабжения МОУ «СОШ № 22», расположенного по адресу: г. Саратов, ул. Ростовская, д. 29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FCE" w:rsidRDefault="00B31FCE" w:rsidP="006F3299">
            <w:pPr>
              <w:jc w:val="right"/>
            </w:pPr>
            <w:r>
              <w:t>1 800,0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FCE" w:rsidRDefault="00B31FCE" w:rsidP="006F3299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FCE" w:rsidRDefault="00B31FCE" w:rsidP="006F3299">
            <w:pPr>
              <w:jc w:val="right"/>
            </w:pPr>
            <w:r>
              <w:t>0,0</w:t>
            </w:r>
          </w:p>
        </w:tc>
      </w:tr>
      <w:tr w:rsidR="00B31FCE" w:rsidTr="00B31FCE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FCE" w:rsidRDefault="00B31FCE" w:rsidP="006F3299">
            <w:pPr>
              <w:jc w:val="center"/>
            </w:pPr>
            <w:r>
              <w:t>32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FCE" w:rsidRDefault="00B31FCE" w:rsidP="006F3299">
            <w:r>
              <w:t xml:space="preserve">Устройство системы теплоснабжения МБОУ «ООШ № 104», расположенного по адресу: г. Саратов, ул. </w:t>
            </w:r>
            <w:proofErr w:type="gramStart"/>
            <w:r>
              <w:t>Лесопильная</w:t>
            </w:r>
            <w:proofErr w:type="gramEnd"/>
            <w:r>
              <w:t>, д. 17 (погашение кредиторской задолженности прошлых лет)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FCE" w:rsidRDefault="00B31FCE" w:rsidP="006F3299">
            <w:pPr>
              <w:jc w:val="right"/>
            </w:pPr>
            <w:r>
              <w:t>1 402,6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FCE" w:rsidRDefault="00B31FCE" w:rsidP="006F3299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FCE" w:rsidRDefault="00B31FCE" w:rsidP="006F3299">
            <w:pPr>
              <w:jc w:val="right"/>
            </w:pPr>
            <w:r>
              <w:t>0,0</w:t>
            </w:r>
          </w:p>
        </w:tc>
      </w:tr>
      <w:tr w:rsidR="00B31FCE" w:rsidTr="00B31FCE">
        <w:trPr>
          <w:cantSplit/>
        </w:trPr>
        <w:tc>
          <w:tcPr>
            <w:tcW w:w="10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FCE" w:rsidRDefault="00B31FCE" w:rsidP="006F3299">
            <w:pPr>
              <w:jc w:val="center"/>
            </w:pPr>
            <w:r>
              <w:t>АДМИНИСТРАЦИЯ КИРОВСКОГО РАЙОНА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1FCE" w:rsidRDefault="00B31FCE" w:rsidP="006F3299">
            <w:pPr>
              <w:jc w:val="right"/>
            </w:pPr>
            <w:r>
              <w:t>55 144,7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1FCE" w:rsidRDefault="00B31FCE" w:rsidP="006F3299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FCE" w:rsidRDefault="00B31FCE" w:rsidP="006F3299">
            <w:pPr>
              <w:jc w:val="right"/>
            </w:pPr>
            <w:r>
              <w:t>0,0</w:t>
            </w:r>
          </w:p>
        </w:tc>
      </w:tr>
      <w:tr w:rsidR="00B31FCE" w:rsidTr="00B31FCE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FCE" w:rsidRDefault="00B31FCE" w:rsidP="006F3299">
            <w:pPr>
              <w:jc w:val="center"/>
            </w:pPr>
            <w:r>
              <w:t>33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FCE" w:rsidRDefault="00B31FCE" w:rsidP="006F3299">
            <w:r>
              <w:t>Детский сад на 300 мест в 1-й жилой группе микрорайона № 11 жилого района «Солнечный-2» в Кировском районе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FCE" w:rsidRDefault="00B31FCE" w:rsidP="006F3299">
            <w:pPr>
              <w:jc w:val="right"/>
            </w:pPr>
            <w:r>
              <w:t>5 227,8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FCE" w:rsidRDefault="00B31FCE" w:rsidP="006F3299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FCE" w:rsidRDefault="00B31FCE" w:rsidP="006F3299">
            <w:pPr>
              <w:jc w:val="right"/>
            </w:pPr>
            <w:r>
              <w:t>0,0</w:t>
            </w:r>
          </w:p>
        </w:tc>
      </w:tr>
      <w:tr w:rsidR="00B31FCE" w:rsidTr="00B31FCE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FCE" w:rsidRDefault="00B31FCE" w:rsidP="006F3299">
            <w:pPr>
              <w:jc w:val="center"/>
            </w:pPr>
            <w:r>
              <w:t>34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FCE" w:rsidRDefault="00B31FCE" w:rsidP="006F3299">
            <w:r>
              <w:t xml:space="preserve">Общеобразовательная организация. «Реконструкция здания МАОУ ЛМИ по адресу: г. Саратов, ул. им. Посадского И.Н., 246» («Объект капитального строительства «Спортивный зал с переходной галереей МАОУ «Лицей математики и информатики» Кировского района </w:t>
            </w:r>
            <w:proofErr w:type="spellStart"/>
            <w:r>
              <w:t>г</w:t>
            </w:r>
            <w:proofErr w:type="gramStart"/>
            <w:r>
              <w:t>.С</w:t>
            </w:r>
            <w:proofErr w:type="gramEnd"/>
            <w:r>
              <w:t>аратова</w:t>
            </w:r>
            <w:proofErr w:type="spellEnd"/>
            <w:r>
              <w:t xml:space="preserve"> по адресу: </w:t>
            </w:r>
            <w:proofErr w:type="spellStart"/>
            <w:r>
              <w:t>г.Саратов</w:t>
            </w:r>
            <w:proofErr w:type="spellEnd"/>
            <w:r>
              <w:t xml:space="preserve">, ул. им. Посадского И.Н., 246» и «Приспособление для современного использования (реконструкция) объекта культурного наследия регионального значения «Школа-дворец, 1913-1914 г., арх. В.А. </w:t>
            </w:r>
            <w:proofErr w:type="spellStart"/>
            <w:r>
              <w:t>Люкшин</w:t>
            </w:r>
            <w:proofErr w:type="spellEnd"/>
            <w:r>
              <w:t xml:space="preserve">, расположенного по адресу: </w:t>
            </w:r>
            <w:proofErr w:type="spellStart"/>
            <w:r>
              <w:t>г</w:t>
            </w:r>
            <w:proofErr w:type="gramStart"/>
            <w:r>
              <w:t>.С</w:t>
            </w:r>
            <w:proofErr w:type="gramEnd"/>
            <w:r>
              <w:t>аратов</w:t>
            </w:r>
            <w:proofErr w:type="spellEnd"/>
            <w:r>
              <w:t>, ул. им. Посадского И.Н., 246»)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FCE" w:rsidRDefault="00B31FCE" w:rsidP="006F3299">
            <w:pPr>
              <w:jc w:val="right"/>
            </w:pPr>
            <w:r>
              <w:t>49 512,9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FCE" w:rsidRDefault="00B31FCE" w:rsidP="006F3299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FCE" w:rsidRDefault="00B31FCE" w:rsidP="006F3299">
            <w:pPr>
              <w:jc w:val="right"/>
            </w:pPr>
            <w:r>
              <w:t>0,0</w:t>
            </w:r>
          </w:p>
        </w:tc>
      </w:tr>
      <w:tr w:rsidR="00B31FCE" w:rsidTr="00B31FCE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FCE" w:rsidRDefault="00B31FCE" w:rsidP="006F3299">
            <w:pPr>
              <w:jc w:val="center"/>
            </w:pPr>
            <w:r>
              <w:lastRenderedPageBreak/>
              <w:t>35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FCE" w:rsidRDefault="00B31FCE" w:rsidP="006F3299">
            <w:r>
              <w:t>Устройство системы теплоснабжения МОУ «СОШ № 70», по адресу: г. Саратов, ул. Большая Садовая, д. 240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FCE" w:rsidRDefault="00B31FCE" w:rsidP="006F3299">
            <w:pPr>
              <w:jc w:val="right"/>
            </w:pPr>
            <w:r>
              <w:t>404,0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FCE" w:rsidRDefault="00B31FCE" w:rsidP="006F3299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FCE" w:rsidRDefault="00B31FCE" w:rsidP="006F3299">
            <w:pPr>
              <w:jc w:val="right"/>
            </w:pPr>
            <w:r>
              <w:t>0,0</w:t>
            </w:r>
          </w:p>
        </w:tc>
      </w:tr>
      <w:tr w:rsidR="00B31FCE" w:rsidTr="00B31FCE">
        <w:trPr>
          <w:cantSplit/>
        </w:trPr>
        <w:tc>
          <w:tcPr>
            <w:tcW w:w="10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FCE" w:rsidRDefault="00B31FCE" w:rsidP="006F3299">
            <w:pPr>
              <w:jc w:val="center"/>
            </w:pPr>
            <w:r>
              <w:t>Всего по разделу: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1FCE" w:rsidRDefault="00B31FCE" w:rsidP="006F3299">
            <w:pPr>
              <w:jc w:val="right"/>
            </w:pPr>
            <w:r>
              <w:t>508 796,5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1FCE" w:rsidRDefault="00B31FCE" w:rsidP="006F3299">
            <w:pPr>
              <w:jc w:val="right"/>
            </w:pPr>
            <w:r>
              <w:t>44 081,3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FCE" w:rsidRDefault="00B31FCE" w:rsidP="006F3299">
            <w:pPr>
              <w:jc w:val="right"/>
            </w:pPr>
            <w:r>
              <w:t>72 738,5</w:t>
            </w:r>
          </w:p>
        </w:tc>
      </w:tr>
      <w:tr w:rsidR="00B31FCE" w:rsidTr="00B31FCE">
        <w:trPr>
          <w:cantSplit/>
        </w:trPr>
        <w:tc>
          <w:tcPr>
            <w:tcW w:w="147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FCE" w:rsidRDefault="00B31FCE" w:rsidP="006F3299">
            <w:pPr>
              <w:jc w:val="center"/>
            </w:pPr>
            <w:r>
              <w:t>Раздел II. Перечень объектов недвижимого имущества, приобретаемого в муниципальную собственность</w:t>
            </w:r>
          </w:p>
        </w:tc>
      </w:tr>
      <w:tr w:rsidR="00B31FCE" w:rsidTr="00B31FCE">
        <w:trPr>
          <w:cantSplit/>
        </w:trPr>
        <w:tc>
          <w:tcPr>
            <w:tcW w:w="10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FCE" w:rsidRDefault="00B31FCE" w:rsidP="006F3299">
            <w:pPr>
              <w:jc w:val="center"/>
            </w:pPr>
            <w:r>
              <w:t>КОМИТЕТ ПО УПРАВЛЕНИЮ ИМУЩЕСТВОМ ГОРОДА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1FCE" w:rsidRDefault="00B31FCE" w:rsidP="006F3299">
            <w:pPr>
              <w:jc w:val="right"/>
            </w:pPr>
            <w:r>
              <w:t>45 000,0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1FCE" w:rsidRDefault="00B31FCE" w:rsidP="006F3299">
            <w:pPr>
              <w:jc w:val="right"/>
            </w:pPr>
            <w:r>
              <w:t>45 000,0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FCE" w:rsidRDefault="00B31FCE" w:rsidP="006F3299">
            <w:pPr>
              <w:jc w:val="right"/>
            </w:pPr>
            <w:r>
              <w:t>45 000,0</w:t>
            </w:r>
          </w:p>
        </w:tc>
      </w:tr>
      <w:tr w:rsidR="00B31FCE" w:rsidTr="00B31FCE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FCE" w:rsidRDefault="00B31FCE" w:rsidP="006F3299">
            <w:pPr>
              <w:jc w:val="center"/>
            </w:pPr>
            <w:r>
              <w:t>1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FCE" w:rsidRDefault="00B31FCE" w:rsidP="006F3299">
            <w:r>
              <w:t>Приобретение (купля-продажа, участие в долевом строительстве) жилых помещений для исполнения решений судов в рамках  ведомственной целевой программы «Приобретение жилых помещений для исполнения решений судов» на 2018-2020 годы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FCE" w:rsidRDefault="00B31FCE" w:rsidP="006F3299">
            <w:pPr>
              <w:jc w:val="right"/>
            </w:pPr>
            <w:r>
              <w:t>45 000,0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FCE" w:rsidRDefault="00B31FCE" w:rsidP="006F3299">
            <w:pPr>
              <w:jc w:val="right"/>
            </w:pPr>
            <w:r>
              <w:t>45 000,0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FCE" w:rsidRDefault="00B31FCE" w:rsidP="006F3299">
            <w:pPr>
              <w:jc w:val="right"/>
            </w:pPr>
            <w:r>
              <w:t>45 000,0</w:t>
            </w:r>
          </w:p>
        </w:tc>
      </w:tr>
      <w:tr w:rsidR="00B31FCE" w:rsidTr="00B31FCE">
        <w:trPr>
          <w:cantSplit/>
        </w:trPr>
        <w:tc>
          <w:tcPr>
            <w:tcW w:w="10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FCE" w:rsidRDefault="00B31FCE" w:rsidP="006F3299">
            <w:pPr>
              <w:jc w:val="center"/>
            </w:pPr>
            <w:r>
              <w:t>УПРАВЛЕНИЕ ПО ФИЗИЧЕСКОЙ КУЛЬТУРЕ  И СПОРТУ АДМИНИСТРАЦИИ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1FCE" w:rsidRDefault="00B31FCE" w:rsidP="006F3299">
            <w:pPr>
              <w:jc w:val="right"/>
            </w:pPr>
            <w:r>
              <w:t>2 227,0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1FCE" w:rsidRDefault="00B31FCE" w:rsidP="006F3299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FCE" w:rsidRDefault="00B31FCE" w:rsidP="006F3299">
            <w:pPr>
              <w:jc w:val="right"/>
            </w:pPr>
            <w:r>
              <w:t>0,0</w:t>
            </w:r>
          </w:p>
        </w:tc>
      </w:tr>
      <w:tr w:rsidR="00B31FCE" w:rsidTr="00B31FCE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FCE" w:rsidRDefault="00B31FCE" w:rsidP="006F3299">
            <w:pPr>
              <w:jc w:val="center"/>
            </w:pPr>
            <w:r>
              <w:t>2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FCE" w:rsidRDefault="00B31FCE" w:rsidP="006F3299">
            <w:proofErr w:type="gramStart"/>
            <w:r>
              <w:t>Объект незавершенного строительства нежилое здание (спортивно-технический комплекс), расположенный по адресу: г. Саратов, ул. Олимпийская, д.1, литер Н</w:t>
            </w:r>
            <w:proofErr w:type="gramEnd"/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FCE" w:rsidRDefault="00B31FCE" w:rsidP="006F3299">
            <w:pPr>
              <w:jc w:val="right"/>
            </w:pPr>
            <w:r>
              <w:t>2 227,0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FCE" w:rsidRDefault="00B31FCE" w:rsidP="006F3299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FCE" w:rsidRDefault="00B31FCE" w:rsidP="006F3299">
            <w:pPr>
              <w:jc w:val="right"/>
            </w:pPr>
            <w:r>
              <w:t>0,0</w:t>
            </w:r>
          </w:p>
        </w:tc>
      </w:tr>
      <w:tr w:rsidR="00B31FCE" w:rsidTr="00B31FCE">
        <w:trPr>
          <w:cantSplit/>
        </w:trPr>
        <w:tc>
          <w:tcPr>
            <w:tcW w:w="10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FCE" w:rsidRDefault="00B31FCE" w:rsidP="006F3299">
            <w:pPr>
              <w:jc w:val="center"/>
            </w:pPr>
            <w:r>
              <w:t>Всего по разделу: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1FCE" w:rsidRDefault="00B31FCE" w:rsidP="006F3299">
            <w:pPr>
              <w:jc w:val="right"/>
            </w:pPr>
            <w:r>
              <w:t>47 227,0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1FCE" w:rsidRDefault="00B31FCE" w:rsidP="006F3299">
            <w:pPr>
              <w:jc w:val="right"/>
            </w:pPr>
            <w:r>
              <w:t>45 000,0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FCE" w:rsidRDefault="00B31FCE" w:rsidP="006F3299">
            <w:pPr>
              <w:jc w:val="right"/>
            </w:pPr>
            <w:r>
              <w:t>45 000,0</w:t>
            </w:r>
          </w:p>
        </w:tc>
      </w:tr>
      <w:tr w:rsidR="00B31FCE" w:rsidTr="00B31FCE">
        <w:trPr>
          <w:cantSplit/>
        </w:trPr>
        <w:tc>
          <w:tcPr>
            <w:tcW w:w="103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FCE" w:rsidRDefault="00B31FCE" w:rsidP="006F3299">
            <w:pPr>
              <w:jc w:val="center"/>
            </w:pPr>
            <w:r>
              <w:t>Итого по Перечню: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FCE" w:rsidRDefault="00B31FCE" w:rsidP="006F329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556 023,5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FCE" w:rsidRDefault="00B31FCE" w:rsidP="006F329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89 081,3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FCE" w:rsidRDefault="00B31FCE" w:rsidP="006F329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117 738,5</w:t>
            </w:r>
          </w:p>
        </w:tc>
      </w:tr>
      <w:tr w:rsidR="00B31FCE" w:rsidTr="00B31FCE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1FCE" w:rsidRDefault="00B31FCE" w:rsidP="006F3299">
            <w:r>
              <w:t xml:space="preserve"> </w:t>
            </w:r>
          </w:p>
        </w:tc>
        <w:tc>
          <w:tcPr>
            <w:tcW w:w="9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1FCE" w:rsidRDefault="00B31FCE" w:rsidP="006F3299">
            <w:r>
              <w:t xml:space="preserve">  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1FCE" w:rsidRDefault="00B31FCE" w:rsidP="006F3299"/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1FCE" w:rsidRDefault="00B31FCE" w:rsidP="006F3299"/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1FCE" w:rsidRDefault="00B31FCE" w:rsidP="006F3299"/>
        </w:tc>
      </w:tr>
      <w:tr w:rsidR="00B31FCE" w:rsidTr="00B31FCE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1FCE" w:rsidRDefault="00B31FCE" w:rsidP="006F3299"/>
        </w:tc>
        <w:tc>
          <w:tcPr>
            <w:tcW w:w="9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1FCE" w:rsidRDefault="00B31FCE" w:rsidP="006F3299">
            <w:r>
              <w:t xml:space="preserve">  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1FCE" w:rsidRDefault="00B31FCE" w:rsidP="006F3299"/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1FCE" w:rsidRDefault="00B31FCE" w:rsidP="006F3299"/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1FCE" w:rsidRDefault="00B31FCE" w:rsidP="006F3299"/>
        </w:tc>
      </w:tr>
    </w:tbl>
    <w:p w:rsidR="00B31FCE" w:rsidRPr="00EE7ECC" w:rsidRDefault="00B31FCE" w:rsidP="00B31FCE"/>
    <w:p w:rsidR="00E2598B" w:rsidRPr="00B31FCE" w:rsidRDefault="00E2598B" w:rsidP="00B31FCE"/>
    <w:sectPr w:rsidR="00E2598B" w:rsidRPr="00B31FCE" w:rsidSect="00A221C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2127" w:right="1134" w:bottom="709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1A21" w:rsidRDefault="00E71A21" w:rsidP="00B31FCE">
      <w:r>
        <w:separator/>
      </w:r>
    </w:p>
  </w:endnote>
  <w:endnote w:type="continuationSeparator" w:id="0">
    <w:p w:rsidR="00E71A21" w:rsidRDefault="00E71A21" w:rsidP="00B31F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21C6" w:rsidRDefault="00A221C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21C6" w:rsidRDefault="00A221C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21C6" w:rsidRDefault="00A221C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1A21" w:rsidRDefault="00E71A21" w:rsidP="00B31FCE">
      <w:r>
        <w:separator/>
      </w:r>
    </w:p>
  </w:footnote>
  <w:footnote w:type="continuationSeparator" w:id="0">
    <w:p w:rsidR="00E71A21" w:rsidRDefault="00E71A21" w:rsidP="00B31F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1FCE" w:rsidRDefault="000F395F" w:rsidP="00634176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B31FCE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31FCE" w:rsidRDefault="00B31FC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721A" w:rsidRDefault="0082721A" w:rsidP="0082721A">
    <w:pPr>
      <w:pStyle w:val="a3"/>
      <w:framePr w:h="1418" w:hRule="exact" w:wrap="around" w:vAnchor="text" w:hAnchor="margin" w:xAlign="center" w:y="1"/>
      <w:rPr>
        <w:rStyle w:val="a7"/>
      </w:rPr>
    </w:pPr>
  </w:p>
  <w:p w:rsidR="0082721A" w:rsidRDefault="0082721A" w:rsidP="0082721A">
    <w:pPr>
      <w:pStyle w:val="a3"/>
      <w:framePr w:h="1418" w:hRule="exact" w:wrap="around" w:vAnchor="text" w:hAnchor="margin" w:xAlign="center" w:y="1"/>
      <w:rPr>
        <w:rStyle w:val="a7"/>
      </w:rPr>
    </w:pPr>
  </w:p>
  <w:p w:rsidR="0082721A" w:rsidRDefault="0082721A" w:rsidP="0082721A">
    <w:pPr>
      <w:pStyle w:val="a3"/>
      <w:framePr w:h="1418" w:hRule="exact" w:wrap="around" w:vAnchor="text" w:hAnchor="margin" w:xAlign="center" w:y="1"/>
      <w:rPr>
        <w:rStyle w:val="a7"/>
      </w:rPr>
    </w:pPr>
  </w:p>
  <w:p w:rsidR="0082721A" w:rsidRDefault="0082721A" w:rsidP="0082721A">
    <w:pPr>
      <w:pStyle w:val="a3"/>
      <w:framePr w:h="1418" w:hRule="exact" w:wrap="around" w:vAnchor="text" w:hAnchor="margin" w:xAlign="center" w:y="1"/>
      <w:rPr>
        <w:rStyle w:val="a7"/>
      </w:rPr>
    </w:pPr>
  </w:p>
  <w:p w:rsidR="00B31FCE" w:rsidRDefault="000F395F" w:rsidP="0082721A">
    <w:pPr>
      <w:pStyle w:val="a3"/>
      <w:framePr w:h="1418" w:hRule="exact" w:wrap="around" w:vAnchor="text" w:hAnchor="margin" w:xAlign="center" w:y="1"/>
      <w:jc w:val="center"/>
      <w:rPr>
        <w:rStyle w:val="a7"/>
      </w:rPr>
    </w:pPr>
    <w:r>
      <w:rPr>
        <w:rStyle w:val="a7"/>
      </w:rPr>
      <w:fldChar w:fldCharType="begin"/>
    </w:r>
    <w:r w:rsidR="00B31FC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221C6">
      <w:rPr>
        <w:rStyle w:val="a7"/>
        <w:noProof/>
      </w:rPr>
      <w:t>2</w:t>
    </w:r>
    <w:r>
      <w:rPr>
        <w:rStyle w:val="a7"/>
      </w:rPr>
      <w:fldChar w:fldCharType="end"/>
    </w:r>
  </w:p>
  <w:p w:rsidR="00B31FCE" w:rsidRDefault="00B31FCE">
    <w:pPr>
      <w:pStyle w:val="a3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21C6" w:rsidRDefault="00A221C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3"/>
  <w:proofState w:spelling="clean" w:grammar="clean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31FCE"/>
    <w:rsid w:val="00041F2B"/>
    <w:rsid w:val="000F395F"/>
    <w:rsid w:val="002C3F39"/>
    <w:rsid w:val="0032458B"/>
    <w:rsid w:val="006808C6"/>
    <w:rsid w:val="0082721A"/>
    <w:rsid w:val="00A221C6"/>
    <w:rsid w:val="00A24CAF"/>
    <w:rsid w:val="00B31FCE"/>
    <w:rsid w:val="00B912FD"/>
    <w:rsid w:val="00D74E16"/>
    <w:rsid w:val="00E2598B"/>
    <w:rsid w:val="00E71A21"/>
    <w:rsid w:val="00EC0819"/>
    <w:rsid w:val="00F64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31FC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31FCE"/>
  </w:style>
  <w:style w:type="paragraph" w:styleId="a5">
    <w:name w:val="footer"/>
    <w:basedOn w:val="a"/>
    <w:link w:val="a6"/>
    <w:uiPriority w:val="99"/>
    <w:unhideWhenUsed/>
    <w:rsid w:val="00B31FC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31FCE"/>
  </w:style>
  <w:style w:type="character" w:styleId="a7">
    <w:name w:val="page number"/>
    <w:basedOn w:val="a0"/>
    <w:uiPriority w:val="99"/>
    <w:semiHidden/>
    <w:unhideWhenUsed/>
    <w:rsid w:val="00B31FC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AHARO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3</TotalTime>
  <Pages>6</Pages>
  <Words>1755</Words>
  <Characters>10005</Characters>
  <Application>Microsoft Office Word</Application>
  <DocSecurity>0</DocSecurity>
  <Lines>83</Lines>
  <Paragraphs>23</Paragraphs>
  <ScaleCrop>false</ScaleCrop>
  <Company/>
  <LinksUpToDate>false</LinksUpToDate>
  <CharactersWithSpaces>11737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ZaharovaEA</dc:creator>
  <cp:lastModifiedBy>bfk2</cp:lastModifiedBy>
  <cp:revision>5</cp:revision>
  <dcterms:created xsi:type="dcterms:W3CDTF">2018-03-27T07:07:00Z</dcterms:created>
  <dcterms:modified xsi:type="dcterms:W3CDTF">2018-03-27T12:17:00Z</dcterms:modified>
</cp:coreProperties>
</file>